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6F2733E7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  <w:t>S3-25</w:t>
      </w:r>
      <w:r w:rsidR="003A1A21">
        <w:rPr>
          <w:rFonts w:cs="Arial"/>
          <w:sz w:val="22"/>
          <w:szCs w:val="22"/>
        </w:rPr>
        <w:t>4001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45CAB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2FA8">
        <w:rPr>
          <w:rFonts w:ascii="Arial" w:hAnsi="Arial"/>
          <w:b/>
          <w:lang w:val="en-US"/>
        </w:rPr>
        <w:t>MCC</w:t>
      </w:r>
    </w:p>
    <w:p w14:paraId="5D241433" w14:textId="58E6E3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2FA8">
        <w:rPr>
          <w:rFonts w:ascii="Arial" w:hAnsi="Arial"/>
          <w:b/>
          <w:lang w:val="en-US"/>
        </w:rPr>
        <w:t>Report from last SA3 meeting</w:t>
      </w:r>
    </w:p>
    <w:p w14:paraId="4C27C06B" w14:textId="579128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569B9E5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2FA8">
        <w:rPr>
          <w:rFonts w:ascii="Arial" w:hAnsi="Arial"/>
          <w:b/>
        </w:rPr>
        <w:t>4.1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492A0B1E" w:rsidR="00C022E3" w:rsidRDefault="00F6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Report from SA3_124 presented for approval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A4F14" w14:textId="77777777" w:rsidR="00024C5B" w:rsidRDefault="00024C5B">
      <w:r>
        <w:separator/>
      </w:r>
    </w:p>
  </w:endnote>
  <w:endnote w:type="continuationSeparator" w:id="0">
    <w:p w14:paraId="5095AAFF" w14:textId="77777777" w:rsidR="00024C5B" w:rsidRDefault="00024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E302A" w14:textId="77777777" w:rsidR="00024C5B" w:rsidRDefault="00024C5B">
      <w:r>
        <w:separator/>
      </w:r>
    </w:p>
  </w:footnote>
  <w:footnote w:type="continuationSeparator" w:id="0">
    <w:p w14:paraId="616D44E4" w14:textId="77777777" w:rsidR="00024C5B" w:rsidRDefault="00024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5529"/>
    <w:rsid w:val="005B795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94F55"/>
    <w:rsid w:val="00CA7D62"/>
    <w:rsid w:val="00CB07A8"/>
    <w:rsid w:val="00CD4A57"/>
    <w:rsid w:val="00CF17DF"/>
    <w:rsid w:val="00CF20E4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2FA8"/>
    <w:rsid w:val="00F67A1C"/>
    <w:rsid w:val="00F82C5B"/>
    <w:rsid w:val="00F8555F"/>
    <w:rsid w:val="00FA114E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</Words>
  <Characters>214</Characters>
  <Application>Microsoft Office Word</Application>
  <DocSecurity>0</DocSecurity>
  <Lines>10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33.938_CR0003R1_(Rel-19)_FS_CryptoInv</cp:lastModifiedBy>
  <cp:revision>3</cp:revision>
  <cp:lastPrinted>1900-01-01T06:00:00Z</cp:lastPrinted>
  <dcterms:created xsi:type="dcterms:W3CDTF">2025-11-16T18:56:00Z</dcterms:created>
  <dcterms:modified xsi:type="dcterms:W3CDTF">2025-11-16T18:57:00Z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